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CDBDCF4" w:rsidR="0085747A" w:rsidRPr="00B169DF" w:rsidRDefault="0071620A" w:rsidP="005274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 </w:t>
      </w:r>
      <w:r w:rsidR="00527403">
        <w:rPr>
          <w:rFonts w:ascii="Corbel" w:eastAsia="Corbel" w:hAnsi="Corbel" w:cs="Corbel"/>
          <w:b/>
        </w:rPr>
        <w:t>2022/23-</w:t>
      </w:r>
      <w:r w:rsidR="00527403">
        <w:rPr>
          <w:rFonts w:ascii="Corbel" w:eastAsia="Corbel" w:hAnsi="Corbel" w:cs="Corbel"/>
          <w:b/>
          <w:sz w:val="18"/>
        </w:rPr>
        <w:t xml:space="preserve"> </w:t>
      </w:r>
      <w:r w:rsidR="00527403">
        <w:rPr>
          <w:rFonts w:ascii="Corbel" w:eastAsia="Corbel" w:hAnsi="Corbel" w:cs="Corbel"/>
          <w:b/>
        </w:rPr>
        <w:t>2024/25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48F6FF5" w:rsidR="00445970" w:rsidRPr="00B169DF" w:rsidRDefault="0052740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A759EE">
        <w:rPr>
          <w:rFonts w:ascii="Corbel" w:hAnsi="Corbel"/>
          <w:sz w:val="20"/>
          <w:szCs w:val="20"/>
        </w:rPr>
        <w:t>akademicki   202</w:t>
      </w:r>
      <w:r w:rsidR="00394E51">
        <w:rPr>
          <w:rFonts w:ascii="Corbel" w:hAnsi="Corbel"/>
          <w:sz w:val="20"/>
          <w:szCs w:val="20"/>
        </w:rPr>
        <w:t>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27403" w:rsidRPr="00B169DF" w14:paraId="217E617F" w14:textId="77777777" w:rsidTr="00527403">
        <w:tc>
          <w:tcPr>
            <w:tcW w:w="2694" w:type="dxa"/>
            <w:vAlign w:val="center"/>
          </w:tcPr>
          <w:p w14:paraId="360A3392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012A10A1" w14:textId="01DB00C3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Lektorat języka angielskiego </w:t>
            </w:r>
          </w:p>
        </w:tc>
      </w:tr>
      <w:tr w:rsidR="00527403" w:rsidRPr="00B169DF" w14:paraId="50449669" w14:textId="77777777" w:rsidTr="00527403">
        <w:tc>
          <w:tcPr>
            <w:tcW w:w="2694" w:type="dxa"/>
            <w:vAlign w:val="center"/>
          </w:tcPr>
          <w:p w14:paraId="086F1B62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813FCE2" w14:textId="49B8EA84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527403" w:rsidRPr="00B169DF" w14:paraId="3BBAAF04" w14:textId="77777777" w:rsidTr="00527403">
        <w:tc>
          <w:tcPr>
            <w:tcW w:w="2694" w:type="dxa"/>
            <w:vAlign w:val="center"/>
          </w:tcPr>
          <w:p w14:paraId="724B1CBF" w14:textId="77777777" w:rsidR="00527403" w:rsidRPr="00B169DF" w:rsidRDefault="00527403" w:rsidP="0052740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57CBF8" w14:textId="5609B434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527403" w:rsidRPr="00B169DF" w14:paraId="7ADB698E" w14:textId="77777777" w:rsidTr="00527403">
        <w:tc>
          <w:tcPr>
            <w:tcW w:w="2694" w:type="dxa"/>
            <w:vAlign w:val="center"/>
          </w:tcPr>
          <w:p w14:paraId="03D9071F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A67078" w14:textId="4D530F19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Studium Języków Obcych  </w:t>
            </w:r>
          </w:p>
        </w:tc>
      </w:tr>
      <w:tr w:rsidR="00527403" w:rsidRPr="00B169DF" w14:paraId="3C479C48" w14:textId="77777777" w:rsidTr="00527403">
        <w:tc>
          <w:tcPr>
            <w:tcW w:w="2694" w:type="dxa"/>
            <w:vAlign w:val="center"/>
          </w:tcPr>
          <w:p w14:paraId="4E6D654B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3949E520" w14:textId="0677149E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527403" w:rsidRPr="00B169DF" w14:paraId="4E88B8BD" w14:textId="77777777" w:rsidTr="00527403">
        <w:tc>
          <w:tcPr>
            <w:tcW w:w="2694" w:type="dxa"/>
            <w:vAlign w:val="center"/>
          </w:tcPr>
          <w:p w14:paraId="22434129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73AB1E6F" w14:textId="215E9F68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527403" w:rsidRPr="00B169DF" w14:paraId="23A688AE" w14:textId="77777777" w:rsidTr="00527403">
        <w:tc>
          <w:tcPr>
            <w:tcW w:w="2694" w:type="dxa"/>
            <w:vAlign w:val="center"/>
          </w:tcPr>
          <w:p w14:paraId="6E23FB6E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613E0E23" w14:textId="4616207D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527403" w:rsidRPr="00B169DF" w14:paraId="103F39EC" w14:textId="77777777" w:rsidTr="00527403">
        <w:tc>
          <w:tcPr>
            <w:tcW w:w="2694" w:type="dxa"/>
            <w:vAlign w:val="center"/>
          </w:tcPr>
          <w:p w14:paraId="46D64983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3D9E6063" w14:textId="59E92EBB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527403" w:rsidRPr="00B169DF" w14:paraId="668FFE72" w14:textId="77777777" w:rsidTr="00527403">
        <w:tc>
          <w:tcPr>
            <w:tcW w:w="2694" w:type="dxa"/>
            <w:vAlign w:val="center"/>
          </w:tcPr>
          <w:p w14:paraId="649DCDA0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7C541BB0" w14:textId="61B2952C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 </w:t>
            </w:r>
            <w:proofErr w:type="spellStart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  <w:proofErr w:type="spellEnd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II, semestr 1, 2, 3, 4 </w:t>
            </w:r>
          </w:p>
        </w:tc>
      </w:tr>
      <w:tr w:rsidR="00527403" w:rsidRPr="00B169DF" w14:paraId="4F3BFCBC" w14:textId="77777777" w:rsidTr="00527403">
        <w:tc>
          <w:tcPr>
            <w:tcW w:w="2694" w:type="dxa"/>
            <w:vAlign w:val="center"/>
          </w:tcPr>
          <w:p w14:paraId="3D214EBB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2C0B44A7" w14:textId="1B119FA4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Ćwiczenia </w:t>
            </w:r>
          </w:p>
        </w:tc>
      </w:tr>
      <w:tr w:rsidR="00527403" w:rsidRPr="00B169DF" w14:paraId="3334DA5F" w14:textId="77777777" w:rsidTr="00527403">
        <w:tc>
          <w:tcPr>
            <w:tcW w:w="2694" w:type="dxa"/>
            <w:vAlign w:val="center"/>
          </w:tcPr>
          <w:p w14:paraId="4B5B92CF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3874394E" w14:textId="0E260436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polski/angielski  </w:t>
            </w:r>
          </w:p>
        </w:tc>
      </w:tr>
      <w:tr w:rsidR="00527403" w:rsidRPr="00B169DF" w14:paraId="22D64D91" w14:textId="77777777" w:rsidTr="00527403">
        <w:tc>
          <w:tcPr>
            <w:tcW w:w="2694" w:type="dxa"/>
            <w:vAlign w:val="center"/>
          </w:tcPr>
          <w:p w14:paraId="0DAA401D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3FA454F6" w14:textId="637C56D8" w:rsidR="00527403" w:rsidRPr="00527403" w:rsidRDefault="00527403" w:rsidP="005274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mgr Agnieszka </w:t>
            </w:r>
            <w:proofErr w:type="spellStart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>Nahurska</w:t>
            </w:r>
            <w:proofErr w:type="spellEnd"/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527403" w:rsidRPr="00B169DF" w14:paraId="7C5E489D" w14:textId="77777777" w:rsidTr="00527403">
        <w:tc>
          <w:tcPr>
            <w:tcW w:w="2694" w:type="dxa"/>
            <w:vAlign w:val="center"/>
          </w:tcPr>
          <w:p w14:paraId="126A7F0F" w14:textId="77777777" w:rsidR="00527403" w:rsidRPr="00B169DF" w:rsidRDefault="00527403" w:rsidP="0052740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0AEC70" w14:textId="24510640" w:rsidR="00527403" w:rsidRPr="00527403" w:rsidRDefault="00527403" w:rsidP="002262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mgr </w:t>
            </w:r>
            <w:r w:rsidR="00226278">
              <w:rPr>
                <w:rFonts w:ascii="Corbel" w:eastAsia="Corbel" w:hAnsi="Corbel" w:cs="Corbel"/>
                <w:b w:val="0"/>
                <w:sz w:val="24"/>
                <w:szCs w:val="24"/>
              </w:rPr>
              <w:t>Agnieszka Augustyn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5274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27403" w:rsidRPr="00B169DF" w14:paraId="4E433E83" w14:textId="77777777" w:rsidTr="005274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0EB2" w14:textId="5C0A0F6D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1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08FEB7CC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2EDDAF81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09A2A9A7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40533194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52A1C04C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225B130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1AF5D135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636793AD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1799413F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/>
                <w:sz w:val="24"/>
                <w:szCs w:val="24"/>
              </w:rPr>
              <w:t xml:space="preserve">2 </w:t>
            </w:r>
          </w:p>
        </w:tc>
      </w:tr>
      <w:tr w:rsidR="00527403" w:rsidRPr="00B169DF" w14:paraId="7016B584" w14:textId="77777777" w:rsidTr="005274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C164" w14:textId="323E87A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2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10D7" w14:textId="23E717DE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727" w14:textId="738B5F56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535" w14:textId="44D54F37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DC6" w14:textId="464CDD40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7F1" w14:textId="0DD0CC26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1DC" w14:textId="1E3496DD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1C3" w14:textId="628C5395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B57" w14:textId="3C6F56EB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69C" w14:textId="16663C6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/>
                <w:sz w:val="24"/>
                <w:szCs w:val="24"/>
              </w:rPr>
              <w:t xml:space="preserve">2 </w:t>
            </w:r>
          </w:p>
        </w:tc>
      </w:tr>
      <w:tr w:rsidR="00527403" w:rsidRPr="00B169DF" w14:paraId="44BD53DD" w14:textId="77777777" w:rsidTr="005274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FEE" w14:textId="2E472306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EA5" w14:textId="7A175992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9F8" w14:textId="6CD41F50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A9E" w14:textId="20C221D9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BF9" w14:textId="529936F5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E1BA" w14:textId="5ADE2686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1F" w14:textId="1778D480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DE7" w14:textId="117CE29B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C30" w14:textId="7F0E1F4F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7C0A" w14:textId="5BD41315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/>
                <w:sz w:val="24"/>
                <w:szCs w:val="24"/>
              </w:rPr>
              <w:t xml:space="preserve">2 </w:t>
            </w:r>
          </w:p>
        </w:tc>
      </w:tr>
      <w:tr w:rsidR="00527403" w:rsidRPr="00B169DF" w14:paraId="08B8515E" w14:textId="77777777" w:rsidTr="005274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D1C" w14:textId="22162B03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4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576" w14:textId="477CDDD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74FC" w14:textId="1C577373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E94" w14:textId="61F4BD4B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DDF" w14:textId="050EE122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475C" w14:textId="26DF84A2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E4D" w14:textId="67F005ED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F656" w14:textId="7E205572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B15" w14:textId="397AFC63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64D" w14:textId="3E31331D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/>
                <w:sz w:val="24"/>
                <w:szCs w:val="24"/>
              </w:rPr>
              <w:t xml:space="preserve">2 </w:t>
            </w:r>
          </w:p>
        </w:tc>
      </w:tr>
      <w:tr w:rsidR="00527403" w:rsidRPr="00B169DF" w14:paraId="2F06FA1D" w14:textId="77777777" w:rsidTr="005274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940" w14:textId="39B5F15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razem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C92" w14:textId="13F88966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274" w14:textId="40BBCC05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120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7E6" w14:textId="7F8EBDF8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82B" w14:textId="221AD15A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A80" w14:textId="79DE1FB7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66DA" w14:textId="5973AE42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088" w14:textId="45F100B4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91C" w14:textId="49B4D45A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9A2" w14:textId="39436E2B" w:rsidR="00527403" w:rsidRPr="00527403" w:rsidRDefault="00527403" w:rsidP="00527403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527403">
              <w:rPr>
                <w:rFonts w:ascii="Corbel" w:eastAsia="Corbel" w:hAnsi="Corbel" w:cs="Corbel"/>
                <w:b/>
                <w:sz w:val="24"/>
                <w:szCs w:val="24"/>
              </w:rPr>
              <w:t xml:space="preserve">8 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2CB1E80A" w:rsidR="0085747A" w:rsidRPr="00B169DF" w:rsidRDefault="005274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√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147D5EEE" w:rsidR="0085747A" w:rsidRPr="00B169DF" w:rsidRDefault="005274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√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2DA15E1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527403">
        <w:rPr>
          <w:rFonts w:ascii="Corbel" w:hAnsi="Corbel"/>
          <w:b w:val="0"/>
          <w:smallCaps w:val="0"/>
          <w:szCs w:val="24"/>
        </w:rPr>
        <w:t>egzamin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04C9FCE" w:rsidR="0085747A" w:rsidRPr="00B169DF" w:rsidRDefault="005274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4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angielskiego na poziomie B1 według Europejskiego Systemu Opisu Kształcenia Językowego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A78B227" w:rsidR="0085747A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hAnsi="Corbel"/>
                <w:b w:val="0"/>
                <w:sz w:val="24"/>
                <w:szCs w:val="24"/>
              </w:rPr>
              <w:t>Rozwijanie  czterech sprawności językowych (rozumienie ze słuchu, rozumienie tekstu czytanego, tworzenie wypowiedzi ustnych i pisemnych) w ramach tworzenia kompetencji komunikacyjnej na poziomie B2.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BC33F61" w:rsidR="0085747A" w:rsidRPr="00B169DF" w:rsidRDefault="0052740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454151F" w:rsidR="0085747A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hAnsi="Corbel"/>
                <w:b w:val="0"/>
                <w:sz w:val="24"/>
                <w:szCs w:val="24"/>
              </w:rPr>
              <w:t>Wykształcenie kompetencji językowej umożliwiającej komunikację w sytuacjach dnia codziennego jak i płynne i poprawne posługiwanie się językiem angielskim do celów zawodowych i naukowych.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A38C07E" w:rsidR="0085747A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496F1C2" w:rsidR="0085747A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w wypowiedziach ustnych i pisemnych.</w:t>
            </w:r>
          </w:p>
        </w:tc>
      </w:tr>
      <w:tr w:rsidR="00527403" w:rsidRPr="00B169DF" w14:paraId="33A3A3F6" w14:textId="77777777" w:rsidTr="00923D7D">
        <w:tc>
          <w:tcPr>
            <w:tcW w:w="851" w:type="dxa"/>
            <w:vAlign w:val="center"/>
          </w:tcPr>
          <w:p w14:paraId="55E6980C" w14:textId="51DE9E6E" w:rsidR="00527403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63D9B5" w14:textId="384B0DB3" w:rsidR="00527403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 specjalistycznego (słownictwa z zakresu filozofii).</w:t>
            </w:r>
          </w:p>
        </w:tc>
      </w:tr>
      <w:tr w:rsidR="00527403" w:rsidRPr="00B169DF" w14:paraId="7149AEA0" w14:textId="77777777" w:rsidTr="00923D7D">
        <w:tc>
          <w:tcPr>
            <w:tcW w:w="851" w:type="dxa"/>
            <w:vAlign w:val="center"/>
          </w:tcPr>
          <w:p w14:paraId="0FBF21F6" w14:textId="1EC2FA8A" w:rsidR="00527403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2869D34" w14:textId="787E4C3F" w:rsidR="00527403" w:rsidRPr="00B169DF" w:rsidRDefault="0052740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7403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527403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27403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29CBE63" w14:textId="77777777" w:rsidR="00527403" w:rsidRPr="00527403" w:rsidRDefault="00527403" w:rsidP="0052740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403">
              <w:rPr>
                <w:rFonts w:ascii="Corbel" w:hAnsi="Corbel"/>
                <w:b w:val="0"/>
                <w:smallCaps w:val="0"/>
                <w:szCs w:val="24"/>
              </w:rPr>
              <w:t xml:space="preserve">Student potrafi 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, </w:t>
            </w:r>
          </w:p>
          <w:p w14:paraId="1C8C69E2" w14:textId="724092F6" w:rsidR="0085747A" w:rsidRPr="00B169DF" w:rsidRDefault="00527403" w:rsidP="00527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403">
              <w:rPr>
                <w:rFonts w:ascii="Corbel" w:hAnsi="Corbel"/>
                <w:b w:val="0"/>
                <w:smallCaps w:val="0"/>
                <w:szCs w:val="24"/>
              </w:rPr>
              <w:t xml:space="preserve">- potrafi posługiwać się językiem angielskim  na poziomie B2 ESOKJ, pisać proste rozprawy z samodzielnie dobraną literaturą, tłumaczyć prosty tekst filozoficzny na wybrany </w:t>
            </w:r>
            <w:r w:rsidRPr="0052740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język obcy, tłumaczyć średnio trudny tekst filozoficzny z wybranego języka angielskiego.</w:t>
            </w:r>
          </w:p>
        </w:tc>
        <w:tc>
          <w:tcPr>
            <w:tcW w:w="1865" w:type="dxa"/>
          </w:tcPr>
          <w:p w14:paraId="51C6CBB5" w14:textId="26C03E26" w:rsidR="0085747A" w:rsidRPr="00B169DF" w:rsidRDefault="005274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</w:rPr>
              <w:lastRenderedPageBreak/>
              <w:t>K_U02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527403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527403" w:rsidRDefault="0085747A" w:rsidP="00527403">
      <w:pPr>
        <w:pStyle w:val="Akapitzlist"/>
        <w:numPr>
          <w:ilvl w:val="1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27403">
        <w:rPr>
          <w:rFonts w:ascii="Corbel" w:hAnsi="Corbel"/>
          <w:sz w:val="24"/>
          <w:szCs w:val="24"/>
        </w:rPr>
        <w:t>Problematyka ćwiczeń, konwersator</w:t>
      </w:r>
      <w:r w:rsidR="005F76A3" w:rsidRPr="00527403">
        <w:rPr>
          <w:rFonts w:ascii="Corbel" w:hAnsi="Corbel"/>
          <w:sz w:val="24"/>
          <w:szCs w:val="24"/>
        </w:rPr>
        <w:t>iów</w:t>
      </w:r>
      <w:r w:rsidRPr="00527403">
        <w:rPr>
          <w:rFonts w:ascii="Corbel" w:hAnsi="Corbel"/>
          <w:sz w:val="24"/>
          <w:szCs w:val="24"/>
        </w:rPr>
        <w:t>, laborator</w:t>
      </w:r>
      <w:r w:rsidR="005F76A3" w:rsidRPr="00527403">
        <w:rPr>
          <w:rFonts w:ascii="Corbel" w:hAnsi="Corbel"/>
          <w:sz w:val="24"/>
          <w:szCs w:val="24"/>
        </w:rPr>
        <w:t>iów</w:t>
      </w:r>
      <w:r w:rsidR="009F4610" w:rsidRPr="00527403">
        <w:rPr>
          <w:rFonts w:ascii="Corbel" w:hAnsi="Corbel"/>
          <w:sz w:val="24"/>
          <w:szCs w:val="24"/>
        </w:rPr>
        <w:t xml:space="preserve">, </w:t>
      </w:r>
      <w:r w:rsidRPr="00527403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FA414D5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Semestr 1 </w:t>
            </w:r>
          </w:p>
          <w:p w14:paraId="64C01C53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  <w:p w14:paraId="390B7A0A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 w:rsidRPr="00527403">
              <w:rPr>
                <w:rFonts w:ascii="Corbel" w:hAnsi="Corbel"/>
                <w:sz w:val="24"/>
                <w:szCs w:val="24"/>
              </w:rPr>
              <w:t>dress-code</w:t>
            </w:r>
            <w:proofErr w:type="spellEnd"/>
            <w:r w:rsidRPr="00527403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08559BF7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zawodowego. </w:t>
            </w:r>
          </w:p>
          <w:p w14:paraId="574D0D66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  <w:p w14:paraId="4207E483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5. Podróże służbowe: lotnicze, autobusowe i samochodowe, rezerwacja biletu i hotelu, ustalenie i przesunięcie terminu spotkań. </w:t>
            </w:r>
          </w:p>
          <w:p w14:paraId="43D642FE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6. Kultura, tradycje, nurty filozoficzne  wywodzące się z krajów anglojęzycznych. </w:t>
            </w:r>
          </w:p>
          <w:p w14:paraId="0DD4D61B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Semestr 2 </w:t>
            </w:r>
          </w:p>
          <w:p w14:paraId="39267664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 </w:t>
            </w:r>
          </w:p>
          <w:p w14:paraId="1398B718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8. Wywiady dotyczące stylu życia, rutyna codzienna, obowiązki i relaks, zainteresowania, nauka zawodu – ogłoszenia w mediach, dokumenty. </w:t>
            </w:r>
          </w:p>
          <w:p w14:paraId="64B4C23F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9.  Stereotypy dotyczące różnych narodowości, ciekawostki kulturowe, Stereotypy w modzie. Stereotypy w codziennym życiu, badania socjologiczne, wymiana informacji w grupie, prezentacje indywidualne. </w:t>
            </w:r>
          </w:p>
          <w:p w14:paraId="058CE360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10. Ekologia, industrializacja, efekt cieplarniany. </w:t>
            </w:r>
          </w:p>
          <w:p w14:paraId="08FB905A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Semestr 3 </w:t>
            </w:r>
          </w:p>
          <w:p w14:paraId="35DD8232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  11. Psychologia muzyki - instrumenty muzyczne, nastroje w muzyce, wyrażanie uczuć przez muzykę. </w:t>
            </w:r>
          </w:p>
          <w:p w14:paraId="0DD8862B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12. Problematyka związana ze szkolnictwem wyższym. Edukacja w Stanach Zjednoczonych i Wielkiej Brytanii.  Wymiany studenckie w ramach kierunku studiów. </w:t>
            </w:r>
          </w:p>
          <w:p w14:paraId="469FD678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13. Pasje, zainteresowania, czas wolny. </w:t>
            </w:r>
          </w:p>
          <w:p w14:paraId="7CF391EE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14. Sen - potrzeba snu, fizjologia snu, warunki snu, formy snu, warunki potrzebne do odpoczynku. </w:t>
            </w:r>
          </w:p>
          <w:p w14:paraId="27325D96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lastRenderedPageBreak/>
              <w:t xml:space="preserve">       15. Fakty z pierwszych stron gazet. Tematy związane z realiami krajów anglojęzycznych. </w:t>
            </w:r>
          </w:p>
          <w:p w14:paraId="523CFC5D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 Semestr 4 </w:t>
            </w:r>
          </w:p>
          <w:p w14:paraId="08AA5075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16. Biografie znanych twórców kultury/filozofów – analiza tekstu (charakterystyka postaci, działalność). </w:t>
            </w:r>
          </w:p>
          <w:p w14:paraId="08DD55B9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17. Fakty z pierwszych stron gazet. </w:t>
            </w:r>
          </w:p>
          <w:p w14:paraId="2E2E5D0B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       18.  Media – prasa, radio, telewizja, multimedia, Internet i ich wpływ na kształtowanie świadomości społecznej. Znaczenie Internetu i sieci społecznościowych. </w:t>
            </w:r>
          </w:p>
          <w:p w14:paraId="43B449BC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19.  Rozmowa kwalifikacyjna: życiorys, podanie o pracę, przygotowanie do rozmowy kwalifikacyjnej, typowe pytania i odpowiedzi. </w:t>
            </w:r>
          </w:p>
          <w:p w14:paraId="767D89DC" w14:textId="77777777" w:rsidR="00527403" w:rsidRPr="00527403" w:rsidRDefault="00527403" w:rsidP="0052740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7403">
              <w:rPr>
                <w:rFonts w:ascii="Corbel" w:hAnsi="Corbel"/>
                <w:sz w:val="24"/>
                <w:szCs w:val="24"/>
              </w:rPr>
              <w:t xml:space="preserve">20. Tematyczne prezentacje multimedialne studentów. Zasady konstruowania agendy wypowiedzi, pokazu multimedialnego, cytowania źródeł , zapis bibliograficzny. </w:t>
            </w:r>
          </w:p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93828" w14:textId="77777777" w:rsidR="00FB73CC" w:rsidRDefault="00FB73CC" w:rsidP="00FB73CC">
      <w:pPr>
        <w:spacing w:after="5" w:line="249" w:lineRule="auto"/>
        <w:ind w:left="121" w:right="26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14:paraId="09AC00A6" w14:textId="77777777" w:rsidR="00FB73CC" w:rsidRDefault="00FB73CC" w:rsidP="00FB73CC">
      <w:pPr>
        <w:spacing w:after="5" w:line="249" w:lineRule="auto"/>
        <w:ind w:left="121" w:right="26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angielskiego specjalistycznego z dziedziny filozofii.  </w:t>
      </w:r>
    </w:p>
    <w:p w14:paraId="26A18792" w14:textId="77777777" w:rsidR="00FB73CC" w:rsidRDefault="00FB73CC" w:rsidP="00FB73CC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5997BF" w14:textId="114A4BD6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FB73CC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73CC" w:rsidRPr="00B169DF" w14:paraId="6794E66F" w14:textId="77777777" w:rsidTr="00FB73CC">
        <w:tc>
          <w:tcPr>
            <w:tcW w:w="1962" w:type="dxa"/>
          </w:tcPr>
          <w:p w14:paraId="20D6EE9C" w14:textId="77777777" w:rsidR="00FB73CC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371BBB" w14:textId="77777777" w:rsidR="00FB73CC" w:rsidRDefault="00FB73CC" w:rsidP="00FB73CC">
            <w:pPr>
              <w:spacing w:after="17"/>
            </w:pPr>
            <w:r>
              <w:rPr>
                <w:rFonts w:ascii="Corbel" w:eastAsia="Corbel" w:hAnsi="Corbel" w:cs="Corbel"/>
              </w:rPr>
              <w:t>S</w:t>
            </w:r>
            <w:r>
              <w:rPr>
                <w:rFonts w:ascii="Corbel" w:eastAsia="Corbel" w:hAnsi="Corbel" w:cs="Corbel"/>
                <w:sz w:val="18"/>
              </w:rPr>
              <w:t>PRAWDZIAN PISEMNY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PROJEKT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14:paraId="708C9AC7" w14:textId="262FBB36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B73CC">
              <w:rPr>
                <w:rFonts w:ascii="Corbel" w:eastAsia="Corbel" w:hAnsi="Corbel" w:cs="Corbel"/>
                <w:b w:val="0"/>
                <w:sz w:val="18"/>
              </w:rPr>
              <w:t xml:space="preserve">PREZENTACJA </w:t>
            </w:r>
            <w:r w:rsidRPr="00FB73CC">
              <w:rPr>
                <w:rFonts w:ascii="Corbel" w:eastAsia="Corbel" w:hAnsi="Corbel" w:cs="Corbel"/>
                <w:b w:val="0"/>
              </w:rPr>
              <w:t>(</w:t>
            </w:r>
            <w:r w:rsidRPr="00FB73CC">
              <w:rPr>
                <w:rFonts w:ascii="Corbel" w:eastAsia="Corbel" w:hAnsi="Corbel" w:cs="Corbel"/>
                <w:b w:val="0"/>
                <w:sz w:val="18"/>
              </w:rPr>
              <w:t>MULTIMEDIALNA</w:t>
            </w:r>
            <w:r w:rsidRPr="00FB73CC">
              <w:rPr>
                <w:rFonts w:ascii="Corbel" w:eastAsia="Corbel" w:hAnsi="Corbel" w:cs="Corbel"/>
                <w:b w:val="0"/>
              </w:rPr>
              <w:t>),</w:t>
            </w:r>
            <w:r w:rsidRPr="00FB73CC">
              <w:rPr>
                <w:rFonts w:ascii="Corbel" w:eastAsia="Corbel" w:hAnsi="Corbel" w:cs="Corbel"/>
                <w:b w:val="0"/>
                <w:sz w:val="18"/>
              </w:rPr>
              <w:t xml:space="preserve"> EGZAMIN PISEMNY I USTNY</w:t>
            </w:r>
            <w:r w:rsidRPr="00FB73CC">
              <w:rPr>
                <w:rFonts w:ascii="Corbel" w:eastAsia="Corbel" w:hAnsi="Corbel" w:cs="Corbel"/>
                <w:b w:val="0"/>
              </w:rPr>
              <w:t>,</w:t>
            </w:r>
            <w:r w:rsidRPr="00FB73CC">
              <w:rPr>
                <w:rFonts w:ascii="Corbel" w:eastAsia="Corbel" w:hAnsi="Corbel" w:cs="Corbel"/>
                <w:b w:val="0"/>
                <w:sz w:val="18"/>
              </w:rPr>
              <w:t xml:space="preserve"> OBSERWACJA CIĄGŁA W CZASIE ZAJĘĆ</w:t>
            </w:r>
            <w:r w:rsidRPr="00FB73CC">
              <w:rPr>
                <w:rFonts w:ascii="Corbel" w:eastAsia="Corbel" w:hAnsi="Corbel" w:cs="Corbel"/>
                <w:b w:val="0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D1AC8C4" w14:textId="102DDE23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73CC">
              <w:rPr>
                <w:rFonts w:ascii="Corbel" w:eastAsia="Corbel" w:hAnsi="Corbel" w:cs="Corbel"/>
                <w:b w:val="0"/>
                <w:sz w:val="18"/>
              </w:rPr>
              <w:t>ĆWICZENIA</w:t>
            </w:r>
            <w:r w:rsidRPr="00FB73CC">
              <w:rPr>
                <w:rFonts w:ascii="Corbel" w:eastAsia="Corbel" w:hAnsi="Corbel" w:cs="Corbel"/>
                <w:b w:val="0"/>
              </w:rPr>
              <w:t xml:space="preserve"> </w:t>
            </w:r>
          </w:p>
        </w:tc>
      </w:tr>
      <w:tr w:rsidR="00FB73CC" w:rsidRPr="00B169DF" w14:paraId="2388083F" w14:textId="77777777" w:rsidTr="00FB73CC">
        <w:tc>
          <w:tcPr>
            <w:tcW w:w="1962" w:type="dxa"/>
          </w:tcPr>
          <w:p w14:paraId="56592B5B" w14:textId="77F2BEE1" w:rsidR="00FB73CC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5E125A4" w14:textId="77777777" w:rsidR="00FB73CC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96DC76B" w14:textId="77777777" w:rsidR="00FB73CC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A6D8024" w14:textId="77777777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      </w:r>
          </w:p>
          <w:p w14:paraId="65D9BB9E" w14:textId="77777777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B2A7C33" w14:textId="77777777" w:rsid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Sposoby zaliczenia: </w:t>
            </w:r>
          </w:p>
          <w:p w14:paraId="4B86925E" w14:textId="77777777" w:rsid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</w:t>
            </w:r>
            <w:r w:rsidRPr="00FB73CC">
              <w:rPr>
                <w:rFonts w:ascii="Corbel" w:hAnsi="Corbel"/>
                <w:b w:val="0"/>
                <w:smallCaps w:val="0"/>
                <w:szCs w:val="24"/>
              </w:rPr>
              <w:t>praca projektowa (prezentacja projektu indywidualnego z zakresu studiowanego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specjalności), </w:t>
            </w:r>
          </w:p>
          <w:p w14:paraId="3F28C558" w14:textId="0CCDBADE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zaliczenie sprawdzianu pisemnego ( test jednokrotnego wyboru i/lub dłuższa wypowiedź pisemna) Formy zaliczenia: </w:t>
            </w:r>
          </w:p>
          <w:p w14:paraId="1A279531" w14:textId="1C1DFB96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krótsza i dłuższa wypowiedź ustna, </w:t>
            </w:r>
          </w:p>
          <w:p w14:paraId="7B933291" w14:textId="2CD08D20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zaliczenie pisemne: test jednokrotnego wyboru i/lub dłuższa wypowiedź pisemna, </w:t>
            </w:r>
          </w:p>
          <w:p w14:paraId="1C8135CA" w14:textId="690E5636" w:rsidR="0085747A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FB73CC">
              <w:rPr>
                <w:rFonts w:ascii="Corbel" w:hAnsi="Corbel"/>
                <w:b w:val="0"/>
                <w:smallCaps w:val="0"/>
                <w:szCs w:val="24"/>
              </w:rPr>
              <w:t>wykonanie pracy zaliczeniowej: prezentacja projektu indywidualnego z zakresu studiowanego kierunku i specjalności(lektura, sprawozdanie /streszczenie artykułu naukowego, prezentacja multimedialna tematu z zakresu studiowanej specjalności wraz z omówieniem)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C03F7B" w14:textId="77777777" w:rsidR="00FB73CC" w:rsidRPr="00FB73CC" w:rsidRDefault="00FB73CC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14:paraId="56504094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Semestr 2: sprawdzian pisemny ( test jednokrotnego wyboru i/lub dłuższa wypowiedź pisemna), zaliczenie projektu indywidualnego (omówienie artykułu naukowego/ tłumaczenie tekstu specjalistycznego) </w:t>
            </w:r>
          </w:p>
          <w:p w14:paraId="5FCA4102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Semestr 3: sprawdzian pisemny ( test jednokrotnego wyboru i/lub dłuższa wypowiedź pisemna), zaliczenie projektu indywidualnego( omówienie artykułu naukowego/ tłumaczenie tekstu specjalistycznego) </w:t>
            </w:r>
          </w:p>
          <w:p w14:paraId="6D2CE25C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. </w:t>
            </w:r>
          </w:p>
          <w:p w14:paraId="6DF4CE31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39727DB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UMIEJĘTNOŚCI W ZAKRESIE JĘZYKA OBCEGO ZGODNE Z WYMAGANIAMI OKREŚLONYMI DLA POZIOMU B2 ESOKJ </w:t>
            </w:r>
          </w:p>
          <w:p w14:paraId="38E0F8B7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cząstkowych.  </w:t>
            </w:r>
          </w:p>
          <w:p w14:paraId="29B25D7F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AB9A2E2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 4 </w:t>
            </w:r>
          </w:p>
          <w:p w14:paraId="7EAA9875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1A7B0F8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 pisemnych:  </w:t>
            </w:r>
          </w:p>
          <w:p w14:paraId="493D0CA9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każdej z treści uczenia się na poziomie 91%-100% </w:t>
            </w:r>
          </w:p>
          <w:p w14:paraId="461B7EE5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4.5 – wykazuje znajomość każdej z treści uczenia się na poziomie 81%-90% </w:t>
            </w:r>
          </w:p>
          <w:p w14:paraId="27DFE651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4.0 – wykazuje znajomość każdej z treści uczenia się  na poziomie 71%-80% </w:t>
            </w:r>
          </w:p>
          <w:p w14:paraId="53938412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3.5 – wykazuje znajomość każdej z treści uczenia się na poziomie 61%-70% </w:t>
            </w:r>
          </w:p>
          <w:p w14:paraId="5D3E8DCA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3.0 – wykazuje znajomość każdej z treści uczenia się na poziomie 50%-60% </w:t>
            </w:r>
          </w:p>
          <w:p w14:paraId="43D263C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uczenia się poniżej 50% </w:t>
            </w:r>
          </w:p>
          <w:p w14:paraId="794A0076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70099CB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Kryteria oceny odpowiedzi ustnej: </w:t>
            </w:r>
          </w:p>
          <w:p w14:paraId="5D18BC0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treści uczenia się na poziomie 91%-100% </w:t>
            </w:r>
          </w:p>
          <w:p w14:paraId="18F1B2EF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bardzo dobra: bardzo dobry poziom znajomości słownictwa i struktur językowych, brak błędów językowych lub nieliczne błędy językowe nie zakłócające komunikacji </w:t>
            </w:r>
          </w:p>
          <w:p w14:paraId="0B6A274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270DDCE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4.5 – wykazuje znajomość treści uczenia się na poziomie 81%-90% </w:t>
            </w:r>
          </w:p>
          <w:p w14:paraId="3EF9DE9C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14:paraId="12DDD80D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3B618E0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4.0 – wykazuje znajomość treści uczenia się  na poziomie 71%-80% </w:t>
            </w:r>
          </w:p>
          <w:p w14:paraId="5BE54561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14:paraId="05A38BAF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E326C3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3.5 – wykazuje znajomość treści uczenia się  na poziomie 61%-70% </w:t>
            </w:r>
          </w:p>
          <w:p w14:paraId="1F6DC02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14:paraId="5070CFDD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2E32043" w14:textId="77777777" w:rsidR="00FB73CC" w:rsidRPr="00FB73CC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3.0 – wykazuje znajomość treści uczenia się na poziomie 50%-60% </w:t>
            </w:r>
          </w:p>
          <w:p w14:paraId="2C4A11CB" w14:textId="2E596F0D" w:rsidR="0085747A" w:rsidRPr="00B169DF" w:rsidRDefault="00FB73CC" w:rsidP="00FB73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73CC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FB73CC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B73CC" w:rsidRPr="00B169DF" w14:paraId="6AD4F68E" w14:textId="77777777" w:rsidTr="00FB73CC">
        <w:tc>
          <w:tcPr>
            <w:tcW w:w="4902" w:type="dxa"/>
          </w:tcPr>
          <w:p w14:paraId="749E4829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4345AD" w14:textId="77D904A3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FB73CC" w:rsidRPr="00B169DF" w14:paraId="654D8B81" w14:textId="77777777" w:rsidTr="00FB73CC">
        <w:tc>
          <w:tcPr>
            <w:tcW w:w="4902" w:type="dxa"/>
          </w:tcPr>
          <w:p w14:paraId="07039768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B93D786" w14:textId="77777777" w:rsidR="00FB73CC" w:rsidRDefault="00FB73CC" w:rsidP="00FB73CC">
            <w:pPr>
              <w:ind w:left="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14:paraId="78014F56" w14:textId="36F75DA3" w:rsidR="00FB73CC" w:rsidRPr="00FB73CC" w:rsidRDefault="00FB73CC" w:rsidP="00FB73CC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egzaminie-części pisemnej) </w:t>
            </w:r>
          </w:p>
        </w:tc>
      </w:tr>
      <w:tr w:rsidR="00FB73CC" w:rsidRPr="00B169DF" w14:paraId="7F057C18" w14:textId="77777777" w:rsidTr="00FB73CC">
        <w:tc>
          <w:tcPr>
            <w:tcW w:w="4902" w:type="dxa"/>
          </w:tcPr>
          <w:p w14:paraId="6AEDB80A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24A49D1" w14:textId="77777777" w:rsidR="00FB73CC" w:rsidRDefault="00FB73CC" w:rsidP="00FB73CC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14:paraId="52F0E81D" w14:textId="096EAA2A" w:rsidR="00FB73CC" w:rsidRPr="00FB73CC" w:rsidRDefault="00FB73CC" w:rsidP="00FB73CC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 lektury/projektu, czas na  przygotowanie  prezentacji multimedialnej z zakresu studiowanej specjalności i seminarium dyplomowego  do zaliczenia końcowego, praca własna w ramach e-dydaktyki) </w:t>
            </w:r>
          </w:p>
        </w:tc>
      </w:tr>
      <w:tr w:rsidR="00FB73CC" w:rsidRPr="00B169DF" w14:paraId="41E1B402" w14:textId="77777777" w:rsidTr="00FB73CC">
        <w:tc>
          <w:tcPr>
            <w:tcW w:w="4902" w:type="dxa"/>
          </w:tcPr>
          <w:p w14:paraId="1076A393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26E05CF" w14:textId="610E44D6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FB73CC" w:rsidRPr="00B169DF" w14:paraId="3028168B" w14:textId="77777777" w:rsidTr="00FB73CC">
        <w:tc>
          <w:tcPr>
            <w:tcW w:w="4902" w:type="dxa"/>
          </w:tcPr>
          <w:p w14:paraId="0AC39A74" w14:textId="77777777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D0912EF" w14:textId="7B73A246" w:rsidR="00FB73CC" w:rsidRPr="00B169DF" w:rsidRDefault="00FB73CC" w:rsidP="00FB73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8 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18468EC2" w14:textId="1C97C9AA" w:rsidR="0085747A" w:rsidRPr="00B169DF" w:rsidRDefault="00F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6676BBC" w:rsidR="0085747A" w:rsidRPr="00B169DF" w:rsidRDefault="00F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6AF83E7" w14:textId="77777777" w:rsidR="003F4F2A" w:rsidRDefault="0085747A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5DDFB516" w14:textId="0A995791" w:rsidR="00FB73CC" w:rsidRPr="00FB73CC" w:rsidRDefault="00FB73CC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FB73CC">
              <w:rPr>
                <w:lang w:val="en-GB"/>
              </w:rPr>
              <w:t xml:space="preserve"> </w:t>
            </w:r>
            <w:r w:rsidR="003F4F2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1.</w:t>
            </w:r>
            <w:r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Latham-Koenig, C.,  English File Upper-Intermediate, 4th edition, Oxford , 2020. </w:t>
            </w:r>
          </w:p>
          <w:p w14:paraId="6A32F477" w14:textId="05B975A0" w:rsidR="00FB73CC" w:rsidRPr="00FB73CC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Latham-Koenig, C.,  English File Upper-Intermediate, 4th </w:t>
            </w:r>
            <w:proofErr w:type="spellStart"/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edition,Workbook</w:t>
            </w:r>
            <w:proofErr w:type="spellEnd"/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Oxford , 2020. </w:t>
            </w:r>
          </w:p>
          <w:p w14:paraId="6937C75F" w14:textId="77777777" w:rsidR="003F4F2A" w:rsidRDefault="003F4F2A" w:rsidP="00FB73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 </w:t>
            </w:r>
          </w:p>
          <w:p w14:paraId="0279A52C" w14:textId="3F63EEEA" w:rsidR="00FB73CC" w:rsidRPr="00FB73CC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1.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Murphy, R.,  English Grammar in Use, 3rd </w:t>
            </w:r>
            <w:proofErr w:type="spellStart"/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edition,Cambridge</w:t>
            </w:r>
            <w:proofErr w:type="spellEnd"/>
            <w:r w:rsidR="00FB73CC" w:rsidRPr="00FB73C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University Press, 2009. </w:t>
            </w:r>
          </w:p>
          <w:p w14:paraId="0FC23F29" w14:textId="38885EF8" w:rsidR="00FB73CC" w:rsidRPr="00FB73CC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Strony www z zakresu tematycznego studiowanego kierunku oraz wybranej specjalności  </w:t>
            </w:r>
          </w:p>
          <w:p w14:paraId="29FDC7E3" w14:textId="1809ACBF" w:rsidR="00FB73CC" w:rsidRPr="00FB73CC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E-dydaktyka (strona www CJO; http://e-dydaktyka.ur.rzeszow.pl) </w:t>
            </w:r>
          </w:p>
          <w:p w14:paraId="376DF4AD" w14:textId="77777777" w:rsidR="003F4F2A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4.Słowniki online  </w:t>
            </w:r>
          </w:p>
          <w:p w14:paraId="3BA45981" w14:textId="7C3C7C00" w:rsidR="00FB73CC" w:rsidRPr="00FB73CC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</w:rPr>
              <w:t xml:space="preserve">Platforma e-learningowa </w:t>
            </w:r>
          </w:p>
          <w:p w14:paraId="3157E89B" w14:textId="0A783F0D" w:rsidR="0085747A" w:rsidRPr="00B169DF" w:rsidRDefault="003F4F2A" w:rsidP="003F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="00FB73CC" w:rsidRPr="00FB73CC">
              <w:rPr>
                <w:rFonts w:ascii="Corbel" w:hAnsi="Corbel"/>
                <w:b w:val="0"/>
                <w:smallCaps w:val="0"/>
                <w:szCs w:val="24"/>
              </w:rPr>
              <w:t>Materiały własne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80AB3" w14:textId="77777777" w:rsidR="00AE0D69" w:rsidRDefault="00AE0D69" w:rsidP="00C16ABF">
      <w:pPr>
        <w:spacing w:after="0" w:line="240" w:lineRule="auto"/>
      </w:pPr>
      <w:r>
        <w:separator/>
      </w:r>
    </w:p>
  </w:endnote>
  <w:endnote w:type="continuationSeparator" w:id="0">
    <w:p w14:paraId="67DB661C" w14:textId="77777777" w:rsidR="00AE0D69" w:rsidRDefault="00AE0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8FE73" w14:textId="77777777" w:rsidR="00AE0D69" w:rsidRDefault="00AE0D69" w:rsidP="00C16ABF">
      <w:pPr>
        <w:spacing w:after="0" w:line="240" w:lineRule="auto"/>
      </w:pPr>
      <w:r>
        <w:separator/>
      </w:r>
    </w:p>
  </w:footnote>
  <w:footnote w:type="continuationSeparator" w:id="0">
    <w:p w14:paraId="1534297E" w14:textId="77777777" w:rsidR="00AE0D69" w:rsidRDefault="00AE0D6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902CF"/>
    <w:multiLevelType w:val="hybridMultilevel"/>
    <w:tmpl w:val="F5567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64334"/>
    <w:multiLevelType w:val="hybridMultilevel"/>
    <w:tmpl w:val="AB8ED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6278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E5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F2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740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208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9EE"/>
    <w:rsid w:val="00A84C85"/>
    <w:rsid w:val="00A97DE1"/>
    <w:rsid w:val="00AB053C"/>
    <w:rsid w:val="00AD1146"/>
    <w:rsid w:val="00AD27D3"/>
    <w:rsid w:val="00AD66D6"/>
    <w:rsid w:val="00AE0D69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6CC2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AF0"/>
    <w:rsid w:val="00F617C3"/>
    <w:rsid w:val="00F61A26"/>
    <w:rsid w:val="00F7066B"/>
    <w:rsid w:val="00F83B28"/>
    <w:rsid w:val="00F974DA"/>
    <w:rsid w:val="00FA46E5"/>
    <w:rsid w:val="00FB73C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FB73C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EC40-131D-4ED0-B4BE-47763A5B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1</Pages>
  <Words>1874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2023-11-15T11:20:00Z</cp:lastPrinted>
  <dcterms:created xsi:type="dcterms:W3CDTF">2023-10-02T12:20:00Z</dcterms:created>
  <dcterms:modified xsi:type="dcterms:W3CDTF">2025-03-07T13:30:00Z</dcterms:modified>
</cp:coreProperties>
</file>